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Inverness, Skye and West Ross-shire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Inverness, Skye and West Ross-shire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Inverness, Skye and West Ross-shire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Inverness, Skye and West Ross-shire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Inverness, Skye and West Ross-shire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11.4%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Inverness, Skye and West Ross-shire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72.2% </w:t>
      </w:r>
      <w:r w:rsidRPr="004747BF">
        <w:rPr>
          <w:rFonts w:ascii="Libre Franklin Light" w:eastAsia="Times New Roman" w:hAnsi="Libre Franklin Light" w:cs="Calibri Light"/>
        </w:rPr>
        <w:t xml:space="preserve">of those respondents classified as PGSI 8+ in Inverness, Skye and West Ross-shire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Inverness, Skye and West Ross-shire is estimated to be </w:t>
      </w:r>
      <w:r w:rsidRPr="00773DF7">
        <w:rPr>
          <w:rFonts w:ascii="Libre Franklin Light" w:eastAsia="Times New Roman" w:hAnsi="Libre Franklin Light" w:cs="Calibri Light"/>
          <w:b/>
          <w:bCs/>
          <w:color w:val="C45911" w:themeColor="accent2" w:themeShade="BF"/>
        </w:rPr>
        <w:t xml:space="preserve">£1,298,943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Inverness, Skye and West Ross-shire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Inverness, Skye and West Ross-shire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11.4%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Inverness, Skye and West Ross-shire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Inverness, Skye and West Ross-shire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Inverness, Skye and West Ross-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Inverness, Skye and West Ross-shire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Inverness, Skye and West Ross-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Inverness, Skye and West Ross-shire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Inverness, Skye and West Ross-shire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72.2%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Inverness, Skye and West Ross-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Inverness, Skye and West Ross-shire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Inverness, Skye and West Ross-shire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Inverness, Skye and West Ross-shire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81.0%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Inverness, Skye and West Ross-shire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Inverness, Skye and West Ross-shire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Inverness, Skye and West Ross-shire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£1,298,943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Inverness, Skye and West Ross-shire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£21,158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£437,552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£31,345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£8,816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£16,162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£783,910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£1,298,943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Inverness, Skye and West Ross-shire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Inverness, Skye and West Ross-shire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Inverness, Skye and West Ross-shire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Inverness, Skye and West Ross-shire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Inverness, Skye and West Ross-shire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Inverness, Skye and West Ross-shire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Inverness, Skye and West Ross-shire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Inverness, Skye and West Ross-shire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Inverness, Skye and West Ross-shire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Inverness, Skye and West Ross-shire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Inverness, Skye and West Ross-shire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Inverness, Skye and West Ross-shire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50B37F1-0121-45BA-B485-B20505EFE41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